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5174D7">
        <w:rPr>
          <w:rFonts w:eastAsia="Times New Roman" w:cs="Arial"/>
          <w:sz w:val="24"/>
          <w:szCs w:val="20"/>
          <w:lang w:eastAsia="ar-SA"/>
        </w:rPr>
        <w:t>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5174D7">
        <w:rPr>
          <w:rFonts w:cs="Arial"/>
          <w:sz w:val="24"/>
          <w:szCs w:val="24"/>
        </w:rPr>
        <w:t>40</w:t>
      </w:r>
      <w:r w:rsidR="00B11D2E" w:rsidRPr="00B11D2E">
        <w:rPr>
          <w:rFonts w:cs="Arial"/>
          <w:sz w:val="24"/>
          <w:szCs w:val="24"/>
        </w:rPr>
        <w:t>000</w:t>
      </w:r>
    </w:p>
    <w:p w:rsidR="00F45489" w:rsidRPr="00F45489" w:rsidRDefault="005174D7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Taipei, Taiwan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20th – 24th January 2014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</w:t>
      </w:r>
      <w:r>
        <w:rPr>
          <w:rFonts w:cs="Arial"/>
          <w:b/>
          <w:i/>
          <w:color w:val="0070C0"/>
          <w:sz w:val="20"/>
          <w:szCs w:val="20"/>
        </w:rPr>
        <w:t>4</w:t>
      </w:r>
      <w:r w:rsidR="000806A0">
        <w:rPr>
          <w:rFonts w:cs="Arial"/>
          <w:b/>
          <w:i/>
          <w:color w:val="0070C0"/>
          <w:sz w:val="20"/>
          <w:szCs w:val="20"/>
        </w:rPr>
        <w:t>xxxx)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for SA1#6</w:t>
      </w:r>
      <w:r w:rsidR="005174D7">
        <w:rPr>
          <w:rFonts w:eastAsia="Times New Roman" w:cs="Arial"/>
          <w:sz w:val="22"/>
          <w:szCs w:val="20"/>
          <w:lang w:eastAsia="ar-SA"/>
        </w:rPr>
        <w:t>5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5174D7" w:rsidRPr="005174D7">
        <w:rPr>
          <w:sz w:val="20"/>
          <w:szCs w:val="20"/>
        </w:rPr>
        <w:t>9</w:t>
      </w:r>
      <w:r w:rsidR="005174D7" w:rsidRPr="005174D7">
        <w:rPr>
          <w:sz w:val="20"/>
          <w:szCs w:val="20"/>
          <w:vertAlign w:val="superscript"/>
        </w:rPr>
        <w:t>th</w:t>
      </w:r>
      <w:r w:rsidR="005174D7" w:rsidRPr="005174D7">
        <w:rPr>
          <w:sz w:val="20"/>
          <w:szCs w:val="20"/>
        </w:rPr>
        <w:t xml:space="preserve"> Jan 2014,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5174D7" w:rsidRPr="005174D7">
        <w:rPr>
          <w:rFonts w:eastAsia="Times New Roman"/>
          <w:sz w:val="20"/>
          <w:szCs w:val="20"/>
        </w:rPr>
        <w:t>10</w:t>
      </w:r>
      <w:r w:rsidR="005174D7" w:rsidRPr="005174D7">
        <w:rPr>
          <w:rFonts w:eastAsia="Times New Roman"/>
          <w:sz w:val="20"/>
          <w:szCs w:val="20"/>
          <w:vertAlign w:val="superscript"/>
        </w:rPr>
        <w:t>th</w:t>
      </w:r>
      <w:r w:rsidR="005174D7" w:rsidRPr="005174D7">
        <w:rPr>
          <w:rFonts w:eastAsia="Times New Roman"/>
          <w:sz w:val="20"/>
          <w:szCs w:val="20"/>
        </w:rPr>
        <w:t xml:space="preserve"> Jan 2014,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</w:t>
        </w:r>
        <w:bookmarkStart w:id="5" w:name="_GoBack"/>
        <w:bookmarkEnd w:id="5"/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p</w:t>
        </w:r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.etsi.org/meetingDocuments/ViewDocumentList.asp?MTG_Id=30781</w:t>
        </w:r>
      </w:hyperlink>
      <w:r w:rsidR="005A31B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</w:t>
        </w:r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W</w:t>
        </w:r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G1_Serv/TSGS1_65_Taipei/templates/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784"/>
        <w:gridCol w:w="9381"/>
        <w:gridCol w:w="3685"/>
      </w:tblGrid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" w:name="_Toc316030587"/>
            <w:bookmarkStart w:id="11" w:name="_Toc324137313"/>
            <w:bookmarkStart w:id="12" w:name="_Toc33115248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0"/>
            <w:bookmarkEnd w:id="11"/>
            <w:bookmarkEnd w:id="12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" w:name="_Toc316030588"/>
            <w:bookmarkStart w:id="14" w:name="_Toc324137314"/>
            <w:bookmarkStart w:id="15" w:name="_Toc33115248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3"/>
            <w:bookmarkEnd w:id="14"/>
            <w:bookmarkEnd w:id="15"/>
          </w:p>
        </w:tc>
      </w:tr>
      <w:tr w:rsidR="00291CC5" w:rsidRPr="00B04844" w:rsidTr="00901C26">
        <w:trPr>
          <w:trHeight w:val="141"/>
        </w:trPr>
        <w:tc>
          <w:tcPr>
            <w:tcW w:w="1784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381" w:type="dxa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85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" w:name="_Toc316030589"/>
            <w:bookmarkStart w:id="17" w:name="_Toc324137315"/>
            <w:bookmarkStart w:id="18" w:name="_Toc33115248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16"/>
            <w:bookmarkEnd w:id="17"/>
            <w:bookmarkEnd w:id="18"/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9" w:name="_Toc316030590"/>
            <w:bookmarkStart w:id="20" w:name="_Toc324137316"/>
            <w:bookmarkStart w:id="21" w:name="_Toc33115248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19"/>
            <w:bookmarkEnd w:id="20"/>
            <w:bookmarkEnd w:id="2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2" w:name="_Toc316030592"/>
            <w:bookmarkStart w:id="23" w:name="_Toc324137317"/>
            <w:bookmarkStart w:id="24" w:name="_Toc33115248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2"/>
            <w:bookmarkEnd w:id="23"/>
            <w:bookmarkEnd w:id="24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5" w:name="_Toc316030593"/>
            <w:bookmarkStart w:id="26" w:name="_Toc324137318"/>
            <w:bookmarkStart w:id="27" w:name="_Ref328464089"/>
            <w:bookmarkStart w:id="28" w:name="_Toc33115248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25"/>
            <w:bookmarkEnd w:id="26"/>
            <w:bookmarkEnd w:id="27"/>
            <w:bookmarkEnd w:id="28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9" w:name="_Toc316030594"/>
            <w:bookmarkStart w:id="30" w:name="_Toc324137319"/>
            <w:bookmarkStart w:id="31" w:name="_Toc33115249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Report from SA</w:t>
            </w:r>
            <w:bookmarkEnd w:id="29"/>
            <w:bookmarkEnd w:id="30"/>
            <w:bookmarkEnd w:id="3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604"/>
            <w:bookmarkStart w:id="33" w:name="_Ref323299749"/>
            <w:bookmarkStart w:id="34" w:name="_Ref323299887"/>
            <w:bookmarkStart w:id="35" w:name="_Ref323300545"/>
            <w:bookmarkStart w:id="36" w:name="_Ref323575303"/>
            <w:bookmarkStart w:id="37" w:name="_Ref323803964"/>
            <w:bookmarkStart w:id="38" w:name="_Toc324137331"/>
            <w:bookmarkStart w:id="39" w:name="_Ref328464123"/>
            <w:bookmarkStart w:id="40" w:name="_Ref328464831"/>
            <w:bookmarkStart w:id="41" w:name="_Ref330746989"/>
            <w:bookmarkStart w:id="42" w:name="_Ref330753196"/>
            <w:bookmarkStart w:id="43" w:name="_Ref330753201"/>
            <w:bookmarkStart w:id="44" w:name="_Ref330756767"/>
            <w:bookmarkStart w:id="45" w:name="_Ref330816083"/>
            <w:bookmarkStart w:id="46" w:name="_Ref331146603"/>
            <w:bookmarkStart w:id="47" w:name="_Toc33115249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8" w:name="_Toc316030609"/>
            <w:bookmarkStart w:id="49" w:name="_Toc324137332"/>
            <w:bookmarkStart w:id="50" w:name="_Toc331152497"/>
            <w:bookmarkStart w:id="51" w:name="OLE_LINK1"/>
            <w:bookmarkStart w:id="52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48"/>
            <w:bookmarkEnd w:id="49"/>
            <w:bookmarkEnd w:id="50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3" w:name="_Toc324137333"/>
            <w:bookmarkStart w:id="54" w:name="_Ref328464806"/>
            <w:bookmarkStart w:id="55" w:name="_Toc33115249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5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54"/>
            <w:bookmarkEnd w:id="5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6" w:name="_Ref323298057"/>
            <w:bookmarkStart w:id="57" w:name="_Ref323298068"/>
            <w:bookmarkStart w:id="58" w:name="_Ref323298694"/>
            <w:bookmarkStart w:id="59" w:name="_Toc324137334"/>
            <w:bookmarkStart w:id="60" w:name="_Ref328464153"/>
            <w:bookmarkStart w:id="61" w:name="_Toc331152499"/>
            <w:bookmarkEnd w:id="51"/>
            <w:bookmarkEnd w:id="5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56"/>
            <w:bookmarkEnd w:id="57"/>
            <w:bookmarkEnd w:id="58"/>
            <w:bookmarkEnd w:id="5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60"/>
            <w:bookmarkEnd w:id="6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2" w:name="_Ref323575221"/>
            <w:bookmarkStart w:id="63" w:name="_Toc324137335"/>
            <w:bookmarkStart w:id="64" w:name="_Ref328465134"/>
            <w:bookmarkStart w:id="65" w:name="_Toc33115250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Proposals for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62"/>
            <w:bookmarkEnd w:id="6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64"/>
            <w:bookmarkEnd w:id="6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6" w:name="_Toc316030610"/>
            <w:bookmarkStart w:id="67" w:name="_Toc324137336"/>
            <w:bookmarkStart w:id="68" w:name="_Ref328464212"/>
            <w:bookmarkStart w:id="69" w:name="_Toc33115250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 w:rsidR="00B10A2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66"/>
            <w:bookmarkEnd w:id="67"/>
            <w:bookmarkEnd w:id="68"/>
            <w:bookmarkEnd w:id="69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1F6F86">
            <w:pPr>
              <w:pStyle w:val="Heading1"/>
            </w:pPr>
            <w:r>
              <w:t>Rel-13</w:t>
            </w:r>
            <w:r w:rsidRPr="00F45489">
              <w:t xml:space="preserve"> Contributions</w:t>
            </w:r>
          </w:p>
        </w:tc>
      </w:tr>
      <w:tr w:rsidR="000158CE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158CE" w:rsidRPr="00F45489" w:rsidRDefault="00CD6F01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15" w:history="1">
              <w:r w:rsidR="00002A7C"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 w:rsidR="00B84558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r w:rsidR="00F743AC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,</w:t>
            </w:r>
            <w:r w:rsidR="00172CB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 w:rsidR="00F743AC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includes FS_RSE [</w:t>
            </w:r>
            <w:hyperlink r:id="rId16" w:tgtFrame="_blank" w:history="1">
              <w:r w:rsidR="00F743AC"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 w:rsidR="00F743AC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</w:p>
        </w:tc>
      </w:tr>
      <w:tr w:rsidR="00E65D44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E65D44" w:rsidRDefault="00E65D44" w:rsidP="00E65D44">
            <w:pPr>
              <w:pStyle w:val="Heading2"/>
            </w:pPr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17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</w:p>
        </w:tc>
      </w:tr>
      <w:tr w:rsidR="004B5976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B5976" w:rsidRDefault="009A3902" w:rsidP="00CE1E39">
            <w:pPr>
              <w:pStyle w:val="Heading2"/>
            </w:pPr>
            <w:r w:rsidRPr="009A3902">
              <w:t>MCPTToLTE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8" w:history="1">
              <w:r w:rsidR="0088426D" w:rsidRPr="0088426D">
                <w:rPr>
                  <w:rStyle w:val="Hyperlink"/>
                </w:rPr>
                <w:t>SP-130</w:t>
              </w:r>
              <w:r w:rsidR="00CE1E39">
                <w:rPr>
                  <w:rStyle w:val="Hyperlink"/>
                </w:rPr>
                <w:t>728</w:t>
              </w:r>
            </w:hyperlink>
            <w:r>
              <w:t>]</w:t>
            </w:r>
          </w:p>
        </w:tc>
      </w:tr>
      <w:tr w:rsidR="00CA547E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A547E" w:rsidRPr="009A3902" w:rsidRDefault="00CA547E" w:rsidP="00CA547E">
            <w:pPr>
              <w:pStyle w:val="Heading2"/>
            </w:pPr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19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</w:p>
        </w:tc>
      </w:tr>
      <w:tr w:rsidR="00CD6F01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D6F01" w:rsidRDefault="00CD6F01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0" w:name="_Toc316030620"/>
            <w:bookmarkStart w:id="71" w:name="_Toc324137347"/>
            <w:bookmarkStart w:id="72" w:name="_Toc33115251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70"/>
            <w:bookmarkEnd w:id="71"/>
            <w:bookmarkEnd w:id="72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pStyle w:val="Heading2"/>
            </w:pPr>
            <w:r>
              <w:lastRenderedPageBreak/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20" w:history="1">
              <w:r w:rsidR="00762CF0"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</w:p>
        </w:tc>
      </w:tr>
      <w:tr w:rsidR="00002A7C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2A7C" w:rsidRDefault="00002A7C" w:rsidP="00002A7C">
            <w:pPr>
              <w:pStyle w:val="Heading2"/>
            </w:pPr>
            <w:r>
              <w:t xml:space="preserve">FS_REOPS: </w:t>
            </w:r>
            <w:r w:rsidRPr="00002A7C">
              <w:t xml:space="preserve">Resilient 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21" w:history="1">
              <w:r w:rsidR="00C410EE" w:rsidRPr="00C410EE">
                <w:rPr>
                  <w:rStyle w:val="Hyperlink"/>
                </w:rPr>
                <w:t>SP-130596</w:t>
              </w:r>
            </w:hyperlink>
            <w:r>
              <w:t>]</w:t>
            </w:r>
          </w:p>
        </w:tc>
      </w:tr>
      <w:tr w:rsidR="00B01359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B01359" w:rsidRDefault="00B01359" w:rsidP="00B01359">
            <w:pPr>
              <w:pStyle w:val="Heading2"/>
            </w:pPr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22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</w:p>
        </w:tc>
      </w:tr>
      <w:tr w:rsidR="00AB0EC0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B0EC0" w:rsidRDefault="00AB0EC0" w:rsidP="00AB0EC0">
            <w:pPr>
              <w:pStyle w:val="Heading2"/>
            </w:pPr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23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</w:p>
        </w:tc>
      </w:tr>
      <w:tr w:rsidR="007A67DF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A67DF" w:rsidRDefault="007A67DF" w:rsidP="007A67DF">
            <w:pPr>
              <w:pStyle w:val="Heading2"/>
            </w:pPr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24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</w:p>
        </w:tc>
      </w:tr>
      <w:tr w:rsidR="00F50B66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F50B66" w:rsidRPr="007A67DF" w:rsidRDefault="00F50B66" w:rsidP="00F50B66">
            <w:pPr>
              <w:pStyle w:val="Heading2"/>
            </w:pPr>
            <w:r w:rsidRPr="00F50B66"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25" w:history="1">
              <w:r w:rsidR="001A7A33" w:rsidRPr="001A7A33">
                <w:rPr>
                  <w:rStyle w:val="Hyperlink"/>
                </w:rPr>
                <w:t>SP-130597</w:t>
              </w:r>
            </w:hyperlink>
            <w:r>
              <w:t>]</w:t>
            </w:r>
          </w:p>
        </w:tc>
      </w:tr>
      <w:tr w:rsidR="001A7A33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1A7A33" w:rsidRPr="00F50B66" w:rsidRDefault="007810A9" w:rsidP="007810A9">
            <w:pPr>
              <w:pStyle w:val="Heading2"/>
            </w:pPr>
            <w:r w:rsidRPr="007810A9"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26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</w:p>
        </w:tc>
      </w:tr>
      <w:tr w:rsidR="0085152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851525" w:rsidRPr="007810A9" w:rsidRDefault="00851525" w:rsidP="007810A9">
            <w:pPr>
              <w:pStyle w:val="Heading2"/>
            </w:pPr>
            <w:r w:rsidRPr="00851525"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27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3" w:name="_Toc33115253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73"/>
          </w:p>
        </w:tc>
      </w:tr>
      <w:tr w:rsidR="00C94126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94126" w:rsidRPr="00F45489" w:rsidRDefault="00C94126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4" w:name="_Toc316030635"/>
            <w:bookmarkStart w:id="75" w:name="_Toc324137376"/>
            <w:bookmarkStart w:id="76" w:name="_Toc3311525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74"/>
            <w:bookmarkEnd w:id="75"/>
            <w:bookmarkEnd w:id="76"/>
          </w:p>
        </w:tc>
      </w:tr>
      <w:tr w:rsidR="0000097B" w:rsidRPr="00B04844" w:rsidTr="00A47F5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7" w:name="_Toc316030636"/>
            <w:bookmarkStart w:id="78" w:name="_Toc324137377"/>
            <w:bookmarkStart w:id="79" w:name="_Toc331152541"/>
            <w:bookmarkStart w:id="80" w:name="_Ref33176672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77"/>
            <w:bookmarkEnd w:id="78"/>
            <w:bookmarkEnd w:id="79"/>
            <w:bookmarkEnd w:id="80"/>
          </w:p>
        </w:tc>
      </w:tr>
      <w:tr w:rsidR="0000097B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1" w:name="_Toc324137378"/>
            <w:bookmarkStart w:id="82" w:name="_Toc331152542"/>
            <w:bookmarkStart w:id="83" w:name="_Ref33176675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81"/>
            <w:bookmarkEnd w:id="82"/>
            <w:bookmarkEnd w:id="83"/>
          </w:p>
        </w:tc>
      </w:tr>
      <w:tr w:rsidR="00847F29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847F29" w:rsidRPr="00F45489" w:rsidRDefault="00847F29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</w:p>
        </w:tc>
      </w:tr>
      <w:tr w:rsidR="0000097B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00097B" w:rsidRPr="00F45489" w:rsidRDefault="0000097B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4" w:name="_Toc316030637"/>
            <w:bookmarkStart w:id="85" w:name="_Toc324137379"/>
            <w:bookmarkStart w:id="86" w:name="_Toc331152543"/>
            <w:bookmarkStart w:id="87" w:name="_Ref33176676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84"/>
            <w:bookmarkEnd w:id="85"/>
            <w:bookmarkEnd w:id="86"/>
            <w:bookmarkEnd w:id="87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8" w:name="_Toc316030638"/>
            <w:bookmarkStart w:id="89" w:name="_Toc324137380"/>
            <w:bookmarkStart w:id="90" w:name="_Toc33115254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88"/>
            <w:bookmarkEnd w:id="89"/>
            <w:bookmarkEnd w:id="90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1" w:name="_Toc316030639"/>
            <w:bookmarkStart w:id="92" w:name="_Toc324137381"/>
            <w:bookmarkStart w:id="93" w:name="_Toc33115254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91"/>
            <w:bookmarkEnd w:id="92"/>
            <w:bookmarkEnd w:id="93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0097B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2014 meetings:</w:t>
            </w:r>
          </w:p>
          <w:p w:rsidR="0000097B" w:rsidRPr="00F45489" w:rsidRDefault="0000097B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="008B7963" w:rsidRPr="00F45489">
              <w:rPr>
                <w:rFonts w:eastAsia="Arial Unicode MS" w:cs="Arial"/>
                <w:szCs w:val="18"/>
                <w:lang w:eastAsia="ar-SA"/>
              </w:rPr>
              <w:tab/>
            </w:r>
            <w:r w:rsidR="008B7963"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D2523C" w:rsidRDefault="00D2523C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</w:p>
          <w:p w:rsidR="0000097B" w:rsidRPr="005B3FD8" w:rsidRDefault="0000097B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 w:rsidR="001F7610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D2523C" w:rsidRPr="00F45489" w:rsidRDefault="00D2523C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00097B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23E5" w:rsidRPr="00E617E1" w:rsidRDefault="007723E5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lastRenderedPageBreak/>
              <w:t>2015 meetings:</w:t>
            </w:r>
          </w:p>
          <w:p w:rsidR="007723E5" w:rsidRPr="00E617E1" w:rsidRDefault="007723E5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7723E5" w:rsidRPr="00E617E1" w:rsidRDefault="007723E5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7723E5" w:rsidRPr="00E617E1" w:rsidRDefault="007723E5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7723E5" w:rsidRPr="0061128E" w:rsidRDefault="007723E5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723E5" w:rsidRPr="00F45489" w:rsidRDefault="007723E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2F6D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D2F6D" w:rsidRPr="00F45489" w:rsidRDefault="007D2F6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00097B" w:rsidRPr="00F45489" w:rsidRDefault="0000097B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4" w:name="_Toc316030641"/>
            <w:bookmarkStart w:id="95" w:name="_Toc324137383"/>
            <w:bookmarkStart w:id="96" w:name="_Toc33115254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94"/>
            <w:bookmarkEnd w:id="95"/>
            <w:bookmarkEnd w:id="96"/>
          </w:p>
        </w:tc>
      </w:tr>
      <w:tr w:rsidR="0000097B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00097B" w:rsidRPr="00F45489" w:rsidRDefault="0000097B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C7136" w:rsidRPr="00AE4BF2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C713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653" w:rsidRDefault="00AC3653" w:rsidP="002E015E">
      <w:pPr>
        <w:spacing w:after="0" w:line="240" w:lineRule="auto"/>
      </w:pPr>
      <w:r>
        <w:separator/>
      </w:r>
    </w:p>
  </w:endnote>
  <w:endnote w:type="continuationSeparator" w:id="0">
    <w:p w:rsidR="00AC3653" w:rsidRDefault="00AC3653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653" w:rsidRDefault="00AC3653" w:rsidP="002E015E">
      <w:pPr>
        <w:spacing w:after="0" w:line="240" w:lineRule="auto"/>
      </w:pPr>
      <w:r>
        <w:separator/>
      </w:r>
    </w:p>
  </w:footnote>
  <w:footnote w:type="continuationSeparator" w:id="0">
    <w:p w:rsidR="00AC3653" w:rsidRDefault="00AC3653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1"/>
  </w:num>
  <w:num w:numId="11">
    <w:abstractNumId w:val="15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0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3"/>
  </w:num>
  <w:num w:numId="27">
    <w:abstractNumId w:val="18"/>
  </w:num>
  <w:num w:numId="28">
    <w:abstractNumId w:val="10"/>
  </w:num>
  <w:num w:numId="29">
    <w:abstractNumId w:val="11"/>
  </w:num>
  <w:num w:numId="30">
    <w:abstractNumId w:val="22"/>
  </w:num>
  <w:num w:numId="31">
    <w:abstractNumId w:val="17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10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61D2"/>
    <w:rsid w:val="000129D6"/>
    <w:rsid w:val="000158CE"/>
    <w:rsid w:val="00015C98"/>
    <w:rsid w:val="000160C8"/>
    <w:rsid w:val="00031075"/>
    <w:rsid w:val="00033B50"/>
    <w:rsid w:val="000347BA"/>
    <w:rsid w:val="00034F0A"/>
    <w:rsid w:val="00040FF1"/>
    <w:rsid w:val="000420C7"/>
    <w:rsid w:val="0004788C"/>
    <w:rsid w:val="00055887"/>
    <w:rsid w:val="000572F5"/>
    <w:rsid w:val="00057842"/>
    <w:rsid w:val="00057B7D"/>
    <w:rsid w:val="00057CD3"/>
    <w:rsid w:val="000645F0"/>
    <w:rsid w:val="00070979"/>
    <w:rsid w:val="000715CB"/>
    <w:rsid w:val="00073AC5"/>
    <w:rsid w:val="000744FB"/>
    <w:rsid w:val="00076E2F"/>
    <w:rsid w:val="000801CC"/>
    <w:rsid w:val="000806A0"/>
    <w:rsid w:val="00084605"/>
    <w:rsid w:val="00091B32"/>
    <w:rsid w:val="00092348"/>
    <w:rsid w:val="00094BD9"/>
    <w:rsid w:val="00095728"/>
    <w:rsid w:val="000959FD"/>
    <w:rsid w:val="00096D5A"/>
    <w:rsid w:val="000B1C8C"/>
    <w:rsid w:val="000B3063"/>
    <w:rsid w:val="000B4353"/>
    <w:rsid w:val="000B6999"/>
    <w:rsid w:val="000C465F"/>
    <w:rsid w:val="000C5746"/>
    <w:rsid w:val="000C64DE"/>
    <w:rsid w:val="000C7FB5"/>
    <w:rsid w:val="000D3F78"/>
    <w:rsid w:val="000D6E27"/>
    <w:rsid w:val="000D7309"/>
    <w:rsid w:val="000D73C3"/>
    <w:rsid w:val="000E155A"/>
    <w:rsid w:val="000F1631"/>
    <w:rsid w:val="000F3A71"/>
    <w:rsid w:val="0010152F"/>
    <w:rsid w:val="001033D8"/>
    <w:rsid w:val="00122AB1"/>
    <w:rsid w:val="00122CB5"/>
    <w:rsid w:val="00123E92"/>
    <w:rsid w:val="00150FE7"/>
    <w:rsid w:val="00152F94"/>
    <w:rsid w:val="001560F0"/>
    <w:rsid w:val="0015692F"/>
    <w:rsid w:val="00162C1C"/>
    <w:rsid w:val="00165F5B"/>
    <w:rsid w:val="00166AC0"/>
    <w:rsid w:val="00172A42"/>
    <w:rsid w:val="00172CB9"/>
    <w:rsid w:val="00180240"/>
    <w:rsid w:val="001802A0"/>
    <w:rsid w:val="00182793"/>
    <w:rsid w:val="0018673A"/>
    <w:rsid w:val="00191341"/>
    <w:rsid w:val="0019168B"/>
    <w:rsid w:val="00192529"/>
    <w:rsid w:val="001939AF"/>
    <w:rsid w:val="0019617A"/>
    <w:rsid w:val="001A5FF0"/>
    <w:rsid w:val="001A7A33"/>
    <w:rsid w:val="001B789C"/>
    <w:rsid w:val="001C3B51"/>
    <w:rsid w:val="001C4876"/>
    <w:rsid w:val="001D276F"/>
    <w:rsid w:val="001D6116"/>
    <w:rsid w:val="001D6381"/>
    <w:rsid w:val="001D79A8"/>
    <w:rsid w:val="001E0F32"/>
    <w:rsid w:val="001E69A1"/>
    <w:rsid w:val="001F07D9"/>
    <w:rsid w:val="001F15DE"/>
    <w:rsid w:val="001F2AFE"/>
    <w:rsid w:val="001F2B51"/>
    <w:rsid w:val="001F4771"/>
    <w:rsid w:val="001F69FC"/>
    <w:rsid w:val="001F6F86"/>
    <w:rsid w:val="001F7610"/>
    <w:rsid w:val="00201FD3"/>
    <w:rsid w:val="00207C96"/>
    <w:rsid w:val="00212749"/>
    <w:rsid w:val="002310C3"/>
    <w:rsid w:val="00234263"/>
    <w:rsid w:val="00235958"/>
    <w:rsid w:val="0023720B"/>
    <w:rsid w:val="002378E3"/>
    <w:rsid w:val="00241845"/>
    <w:rsid w:val="00243092"/>
    <w:rsid w:val="00243392"/>
    <w:rsid w:val="00246540"/>
    <w:rsid w:val="00251AE9"/>
    <w:rsid w:val="00255635"/>
    <w:rsid w:val="00255D1C"/>
    <w:rsid w:val="0026551E"/>
    <w:rsid w:val="00266880"/>
    <w:rsid w:val="00271301"/>
    <w:rsid w:val="00271A7B"/>
    <w:rsid w:val="00272F02"/>
    <w:rsid w:val="002738D8"/>
    <w:rsid w:val="002777A7"/>
    <w:rsid w:val="0028085A"/>
    <w:rsid w:val="00282374"/>
    <w:rsid w:val="002869E0"/>
    <w:rsid w:val="00290C58"/>
    <w:rsid w:val="00291CC5"/>
    <w:rsid w:val="00293390"/>
    <w:rsid w:val="00296D3A"/>
    <w:rsid w:val="002A08B2"/>
    <w:rsid w:val="002A388A"/>
    <w:rsid w:val="002B1109"/>
    <w:rsid w:val="002B1753"/>
    <w:rsid w:val="002B5B9E"/>
    <w:rsid w:val="002B6BB6"/>
    <w:rsid w:val="002C0DAA"/>
    <w:rsid w:val="002C39E0"/>
    <w:rsid w:val="002D1914"/>
    <w:rsid w:val="002D603C"/>
    <w:rsid w:val="002E015E"/>
    <w:rsid w:val="002E0972"/>
    <w:rsid w:val="002E10A3"/>
    <w:rsid w:val="002E157F"/>
    <w:rsid w:val="002E6973"/>
    <w:rsid w:val="002F43C3"/>
    <w:rsid w:val="00300C8D"/>
    <w:rsid w:val="0030697C"/>
    <w:rsid w:val="00307631"/>
    <w:rsid w:val="00315E6E"/>
    <w:rsid w:val="00316141"/>
    <w:rsid w:val="003201BE"/>
    <w:rsid w:val="00321D47"/>
    <w:rsid w:val="00326CC4"/>
    <w:rsid w:val="003334C8"/>
    <w:rsid w:val="0034271A"/>
    <w:rsid w:val="0034560E"/>
    <w:rsid w:val="003465AD"/>
    <w:rsid w:val="00351524"/>
    <w:rsid w:val="00352B68"/>
    <w:rsid w:val="00356624"/>
    <w:rsid w:val="003569EE"/>
    <w:rsid w:val="003646F1"/>
    <w:rsid w:val="003671D5"/>
    <w:rsid w:val="00367B9E"/>
    <w:rsid w:val="0037516B"/>
    <w:rsid w:val="00375682"/>
    <w:rsid w:val="00376AAA"/>
    <w:rsid w:val="003813AA"/>
    <w:rsid w:val="003821B1"/>
    <w:rsid w:val="003831D9"/>
    <w:rsid w:val="00385100"/>
    <w:rsid w:val="0038511F"/>
    <w:rsid w:val="0038718B"/>
    <w:rsid w:val="00387968"/>
    <w:rsid w:val="00392A42"/>
    <w:rsid w:val="0039685B"/>
    <w:rsid w:val="003A2C10"/>
    <w:rsid w:val="003B4244"/>
    <w:rsid w:val="003B5866"/>
    <w:rsid w:val="003C3860"/>
    <w:rsid w:val="003C4E81"/>
    <w:rsid w:val="003D2A61"/>
    <w:rsid w:val="003D7025"/>
    <w:rsid w:val="003E1CF2"/>
    <w:rsid w:val="003E3791"/>
    <w:rsid w:val="003E66D1"/>
    <w:rsid w:val="003F244D"/>
    <w:rsid w:val="003F4261"/>
    <w:rsid w:val="003F5DA0"/>
    <w:rsid w:val="00410F20"/>
    <w:rsid w:val="004139E8"/>
    <w:rsid w:val="00421A25"/>
    <w:rsid w:val="00421EEA"/>
    <w:rsid w:val="0043229E"/>
    <w:rsid w:val="0044424A"/>
    <w:rsid w:val="00444DCD"/>
    <w:rsid w:val="00444F13"/>
    <w:rsid w:val="004462B3"/>
    <w:rsid w:val="00447C83"/>
    <w:rsid w:val="00450F91"/>
    <w:rsid w:val="00454196"/>
    <w:rsid w:val="00466121"/>
    <w:rsid w:val="00466A18"/>
    <w:rsid w:val="004748F2"/>
    <w:rsid w:val="00474C77"/>
    <w:rsid w:val="00481D6D"/>
    <w:rsid w:val="004825E9"/>
    <w:rsid w:val="00487BB9"/>
    <w:rsid w:val="00490A9B"/>
    <w:rsid w:val="00493A68"/>
    <w:rsid w:val="00494416"/>
    <w:rsid w:val="004A2B07"/>
    <w:rsid w:val="004A2ED5"/>
    <w:rsid w:val="004A3F22"/>
    <w:rsid w:val="004A71AF"/>
    <w:rsid w:val="004B008B"/>
    <w:rsid w:val="004B5976"/>
    <w:rsid w:val="004C582D"/>
    <w:rsid w:val="004C5D3D"/>
    <w:rsid w:val="004C6C6A"/>
    <w:rsid w:val="004C70A8"/>
    <w:rsid w:val="004C7136"/>
    <w:rsid w:val="004E1505"/>
    <w:rsid w:val="004E1DC8"/>
    <w:rsid w:val="004E460C"/>
    <w:rsid w:val="004E4CFE"/>
    <w:rsid w:val="004E4F27"/>
    <w:rsid w:val="004E7216"/>
    <w:rsid w:val="004F0030"/>
    <w:rsid w:val="004F0AC9"/>
    <w:rsid w:val="004F0CAE"/>
    <w:rsid w:val="004F3CC4"/>
    <w:rsid w:val="004F4E8D"/>
    <w:rsid w:val="004F4F4B"/>
    <w:rsid w:val="00500281"/>
    <w:rsid w:val="00501162"/>
    <w:rsid w:val="00503E9E"/>
    <w:rsid w:val="00504832"/>
    <w:rsid w:val="005102DF"/>
    <w:rsid w:val="00513378"/>
    <w:rsid w:val="0051615E"/>
    <w:rsid w:val="005174D7"/>
    <w:rsid w:val="00517B0F"/>
    <w:rsid w:val="00517C64"/>
    <w:rsid w:val="0053272B"/>
    <w:rsid w:val="00534611"/>
    <w:rsid w:val="00534CE3"/>
    <w:rsid w:val="005361EA"/>
    <w:rsid w:val="00536ED1"/>
    <w:rsid w:val="005401ED"/>
    <w:rsid w:val="00542E21"/>
    <w:rsid w:val="00543B21"/>
    <w:rsid w:val="00543FC4"/>
    <w:rsid w:val="005509FE"/>
    <w:rsid w:val="00555713"/>
    <w:rsid w:val="00555A65"/>
    <w:rsid w:val="00556505"/>
    <w:rsid w:val="00565CBE"/>
    <w:rsid w:val="005668E1"/>
    <w:rsid w:val="0057153F"/>
    <w:rsid w:val="00574B1D"/>
    <w:rsid w:val="00581324"/>
    <w:rsid w:val="00585A6A"/>
    <w:rsid w:val="0059155D"/>
    <w:rsid w:val="00595279"/>
    <w:rsid w:val="00595E31"/>
    <w:rsid w:val="0059675B"/>
    <w:rsid w:val="005A0EB9"/>
    <w:rsid w:val="005A1392"/>
    <w:rsid w:val="005A18F4"/>
    <w:rsid w:val="005A19AE"/>
    <w:rsid w:val="005A2369"/>
    <w:rsid w:val="005A31BC"/>
    <w:rsid w:val="005B1B15"/>
    <w:rsid w:val="005B1C98"/>
    <w:rsid w:val="005B2EFA"/>
    <w:rsid w:val="005B6016"/>
    <w:rsid w:val="005B63EE"/>
    <w:rsid w:val="005C0752"/>
    <w:rsid w:val="005D1F7B"/>
    <w:rsid w:val="005D59CC"/>
    <w:rsid w:val="005E0AA0"/>
    <w:rsid w:val="005E5949"/>
    <w:rsid w:val="005F14ED"/>
    <w:rsid w:val="005F4816"/>
    <w:rsid w:val="005F4FCA"/>
    <w:rsid w:val="00606FB2"/>
    <w:rsid w:val="00620F44"/>
    <w:rsid w:val="00623E59"/>
    <w:rsid w:val="00624084"/>
    <w:rsid w:val="00637940"/>
    <w:rsid w:val="00643736"/>
    <w:rsid w:val="006501E6"/>
    <w:rsid w:val="0065473C"/>
    <w:rsid w:val="00654F59"/>
    <w:rsid w:val="00654FEF"/>
    <w:rsid w:val="00661B4C"/>
    <w:rsid w:val="00661DC5"/>
    <w:rsid w:val="00662A14"/>
    <w:rsid w:val="00665817"/>
    <w:rsid w:val="006705AA"/>
    <w:rsid w:val="0067685E"/>
    <w:rsid w:val="00681AFD"/>
    <w:rsid w:val="006834E0"/>
    <w:rsid w:val="00685B58"/>
    <w:rsid w:val="00687455"/>
    <w:rsid w:val="00687901"/>
    <w:rsid w:val="00690173"/>
    <w:rsid w:val="006962D0"/>
    <w:rsid w:val="0069649D"/>
    <w:rsid w:val="00696A1E"/>
    <w:rsid w:val="006A1110"/>
    <w:rsid w:val="006A5193"/>
    <w:rsid w:val="006B268F"/>
    <w:rsid w:val="006B3782"/>
    <w:rsid w:val="006B4BD9"/>
    <w:rsid w:val="006B721E"/>
    <w:rsid w:val="006C08B0"/>
    <w:rsid w:val="006C1EC0"/>
    <w:rsid w:val="006C333B"/>
    <w:rsid w:val="006C679E"/>
    <w:rsid w:val="006C6FAF"/>
    <w:rsid w:val="006D4E73"/>
    <w:rsid w:val="006D6367"/>
    <w:rsid w:val="006D660B"/>
    <w:rsid w:val="006D731C"/>
    <w:rsid w:val="006E137E"/>
    <w:rsid w:val="006E2223"/>
    <w:rsid w:val="006E2C12"/>
    <w:rsid w:val="006E7908"/>
    <w:rsid w:val="006F09BB"/>
    <w:rsid w:val="006F782E"/>
    <w:rsid w:val="007058A1"/>
    <w:rsid w:val="00705DF8"/>
    <w:rsid w:val="007157C4"/>
    <w:rsid w:val="007204B6"/>
    <w:rsid w:val="007226FF"/>
    <w:rsid w:val="00733221"/>
    <w:rsid w:val="00733641"/>
    <w:rsid w:val="00733C57"/>
    <w:rsid w:val="0073576F"/>
    <w:rsid w:val="00735D27"/>
    <w:rsid w:val="0073789A"/>
    <w:rsid w:val="00742A7C"/>
    <w:rsid w:val="00742DDD"/>
    <w:rsid w:val="00744765"/>
    <w:rsid w:val="007460BE"/>
    <w:rsid w:val="0074626B"/>
    <w:rsid w:val="00747CA9"/>
    <w:rsid w:val="007511FC"/>
    <w:rsid w:val="00756C80"/>
    <w:rsid w:val="00762CF0"/>
    <w:rsid w:val="00763606"/>
    <w:rsid w:val="007654D5"/>
    <w:rsid w:val="00765945"/>
    <w:rsid w:val="007723E5"/>
    <w:rsid w:val="00772968"/>
    <w:rsid w:val="00773A98"/>
    <w:rsid w:val="00774369"/>
    <w:rsid w:val="00775250"/>
    <w:rsid w:val="007810A9"/>
    <w:rsid w:val="0078215B"/>
    <w:rsid w:val="00785CA0"/>
    <w:rsid w:val="00793267"/>
    <w:rsid w:val="007A13D2"/>
    <w:rsid w:val="007A2A54"/>
    <w:rsid w:val="007A4A27"/>
    <w:rsid w:val="007A67DF"/>
    <w:rsid w:val="007A6893"/>
    <w:rsid w:val="007B0124"/>
    <w:rsid w:val="007B0245"/>
    <w:rsid w:val="007B0690"/>
    <w:rsid w:val="007B2309"/>
    <w:rsid w:val="007B6E4E"/>
    <w:rsid w:val="007C4A9D"/>
    <w:rsid w:val="007D1A68"/>
    <w:rsid w:val="007D2F6D"/>
    <w:rsid w:val="007D44C4"/>
    <w:rsid w:val="007D57A4"/>
    <w:rsid w:val="007D6840"/>
    <w:rsid w:val="007E00E3"/>
    <w:rsid w:val="007E3646"/>
    <w:rsid w:val="007E7529"/>
    <w:rsid w:val="007F17FD"/>
    <w:rsid w:val="007F48EE"/>
    <w:rsid w:val="007F675D"/>
    <w:rsid w:val="007F68C2"/>
    <w:rsid w:val="007F7068"/>
    <w:rsid w:val="007F7534"/>
    <w:rsid w:val="00800BAE"/>
    <w:rsid w:val="00800F55"/>
    <w:rsid w:val="00802C80"/>
    <w:rsid w:val="00803F7C"/>
    <w:rsid w:val="00803FB6"/>
    <w:rsid w:val="00804F82"/>
    <w:rsid w:val="00805B4B"/>
    <w:rsid w:val="00806CD1"/>
    <w:rsid w:val="00813E44"/>
    <w:rsid w:val="0081727D"/>
    <w:rsid w:val="00820B5E"/>
    <w:rsid w:val="008211E6"/>
    <w:rsid w:val="00824D59"/>
    <w:rsid w:val="0082506D"/>
    <w:rsid w:val="008277F0"/>
    <w:rsid w:val="00827F8C"/>
    <w:rsid w:val="00830D03"/>
    <w:rsid w:val="008324CF"/>
    <w:rsid w:val="00834228"/>
    <w:rsid w:val="00834EE6"/>
    <w:rsid w:val="00840F32"/>
    <w:rsid w:val="008420DB"/>
    <w:rsid w:val="00844C69"/>
    <w:rsid w:val="008454C7"/>
    <w:rsid w:val="008467EC"/>
    <w:rsid w:val="00846892"/>
    <w:rsid w:val="00847F29"/>
    <w:rsid w:val="008507C2"/>
    <w:rsid w:val="00851525"/>
    <w:rsid w:val="008521C5"/>
    <w:rsid w:val="008560BB"/>
    <w:rsid w:val="0085753F"/>
    <w:rsid w:val="0086048A"/>
    <w:rsid w:val="00860BC4"/>
    <w:rsid w:val="0086422E"/>
    <w:rsid w:val="00865D47"/>
    <w:rsid w:val="00867890"/>
    <w:rsid w:val="00867997"/>
    <w:rsid w:val="00870FC9"/>
    <w:rsid w:val="0087158C"/>
    <w:rsid w:val="00871C3A"/>
    <w:rsid w:val="00875860"/>
    <w:rsid w:val="00876BCA"/>
    <w:rsid w:val="00880885"/>
    <w:rsid w:val="00882995"/>
    <w:rsid w:val="0088426D"/>
    <w:rsid w:val="00885388"/>
    <w:rsid w:val="00890CC1"/>
    <w:rsid w:val="00891C16"/>
    <w:rsid w:val="008A0D24"/>
    <w:rsid w:val="008A4842"/>
    <w:rsid w:val="008A7ECD"/>
    <w:rsid w:val="008B23B3"/>
    <w:rsid w:val="008B7963"/>
    <w:rsid w:val="008C1CF7"/>
    <w:rsid w:val="008C7F8E"/>
    <w:rsid w:val="008D25FE"/>
    <w:rsid w:val="008D2DBF"/>
    <w:rsid w:val="008D4E3F"/>
    <w:rsid w:val="008D73EF"/>
    <w:rsid w:val="008E5B8E"/>
    <w:rsid w:val="008E65B8"/>
    <w:rsid w:val="008E67C4"/>
    <w:rsid w:val="008E6A96"/>
    <w:rsid w:val="008F28EA"/>
    <w:rsid w:val="008F2FE0"/>
    <w:rsid w:val="008F587A"/>
    <w:rsid w:val="008F789C"/>
    <w:rsid w:val="008F7EA7"/>
    <w:rsid w:val="00901C26"/>
    <w:rsid w:val="00903C3D"/>
    <w:rsid w:val="00913676"/>
    <w:rsid w:val="0091431D"/>
    <w:rsid w:val="00915539"/>
    <w:rsid w:val="00921068"/>
    <w:rsid w:val="00922BD5"/>
    <w:rsid w:val="00932B34"/>
    <w:rsid w:val="00934EBC"/>
    <w:rsid w:val="00937FCA"/>
    <w:rsid w:val="00944F00"/>
    <w:rsid w:val="00951E93"/>
    <w:rsid w:val="00955C73"/>
    <w:rsid w:val="00960BB8"/>
    <w:rsid w:val="00963206"/>
    <w:rsid w:val="00963D25"/>
    <w:rsid w:val="00966536"/>
    <w:rsid w:val="009678FC"/>
    <w:rsid w:val="009746BE"/>
    <w:rsid w:val="009772E4"/>
    <w:rsid w:val="009776E8"/>
    <w:rsid w:val="0098014B"/>
    <w:rsid w:val="009863AF"/>
    <w:rsid w:val="00993133"/>
    <w:rsid w:val="009931A7"/>
    <w:rsid w:val="00996C4B"/>
    <w:rsid w:val="0099704B"/>
    <w:rsid w:val="009A3642"/>
    <w:rsid w:val="009A3902"/>
    <w:rsid w:val="009A5814"/>
    <w:rsid w:val="009A6B47"/>
    <w:rsid w:val="009B1044"/>
    <w:rsid w:val="009B1108"/>
    <w:rsid w:val="009B1228"/>
    <w:rsid w:val="009B69A5"/>
    <w:rsid w:val="009B7197"/>
    <w:rsid w:val="009C39A8"/>
    <w:rsid w:val="009C43D7"/>
    <w:rsid w:val="009C5A3D"/>
    <w:rsid w:val="009C5E19"/>
    <w:rsid w:val="009C78F1"/>
    <w:rsid w:val="009D2164"/>
    <w:rsid w:val="009D4B72"/>
    <w:rsid w:val="009D6F57"/>
    <w:rsid w:val="009E50E7"/>
    <w:rsid w:val="009F109D"/>
    <w:rsid w:val="009F5B17"/>
    <w:rsid w:val="00A0515B"/>
    <w:rsid w:val="00A0561D"/>
    <w:rsid w:val="00A07741"/>
    <w:rsid w:val="00A10F79"/>
    <w:rsid w:val="00A14D54"/>
    <w:rsid w:val="00A1666A"/>
    <w:rsid w:val="00A17642"/>
    <w:rsid w:val="00A20198"/>
    <w:rsid w:val="00A25835"/>
    <w:rsid w:val="00A270D7"/>
    <w:rsid w:val="00A271DB"/>
    <w:rsid w:val="00A27C7E"/>
    <w:rsid w:val="00A314CF"/>
    <w:rsid w:val="00A3461E"/>
    <w:rsid w:val="00A36B13"/>
    <w:rsid w:val="00A378B5"/>
    <w:rsid w:val="00A3793C"/>
    <w:rsid w:val="00A4163E"/>
    <w:rsid w:val="00A419F8"/>
    <w:rsid w:val="00A4486A"/>
    <w:rsid w:val="00A47F55"/>
    <w:rsid w:val="00A524D0"/>
    <w:rsid w:val="00A54943"/>
    <w:rsid w:val="00A57F93"/>
    <w:rsid w:val="00A6166C"/>
    <w:rsid w:val="00A62611"/>
    <w:rsid w:val="00A64F14"/>
    <w:rsid w:val="00A663A7"/>
    <w:rsid w:val="00A67339"/>
    <w:rsid w:val="00A6771B"/>
    <w:rsid w:val="00A67FCA"/>
    <w:rsid w:val="00A734F5"/>
    <w:rsid w:val="00A8135F"/>
    <w:rsid w:val="00A81F16"/>
    <w:rsid w:val="00A82271"/>
    <w:rsid w:val="00A9081B"/>
    <w:rsid w:val="00A92E74"/>
    <w:rsid w:val="00AA2F6B"/>
    <w:rsid w:val="00AA3928"/>
    <w:rsid w:val="00AA3A0C"/>
    <w:rsid w:val="00AB0EC0"/>
    <w:rsid w:val="00AB4F06"/>
    <w:rsid w:val="00AB5826"/>
    <w:rsid w:val="00AB6204"/>
    <w:rsid w:val="00AB7F54"/>
    <w:rsid w:val="00AC1A59"/>
    <w:rsid w:val="00AC3653"/>
    <w:rsid w:val="00AC499A"/>
    <w:rsid w:val="00AC518E"/>
    <w:rsid w:val="00AC5428"/>
    <w:rsid w:val="00AC7195"/>
    <w:rsid w:val="00AE4BF2"/>
    <w:rsid w:val="00AE7C7E"/>
    <w:rsid w:val="00AF4BA8"/>
    <w:rsid w:val="00AF60E1"/>
    <w:rsid w:val="00B00092"/>
    <w:rsid w:val="00B00D07"/>
    <w:rsid w:val="00B01359"/>
    <w:rsid w:val="00B03FA1"/>
    <w:rsid w:val="00B0450E"/>
    <w:rsid w:val="00B04844"/>
    <w:rsid w:val="00B07ED2"/>
    <w:rsid w:val="00B10A2A"/>
    <w:rsid w:val="00B11D2E"/>
    <w:rsid w:val="00B12878"/>
    <w:rsid w:val="00B12D2A"/>
    <w:rsid w:val="00B13D8B"/>
    <w:rsid w:val="00B14896"/>
    <w:rsid w:val="00B149B7"/>
    <w:rsid w:val="00B16630"/>
    <w:rsid w:val="00B200AA"/>
    <w:rsid w:val="00B24E26"/>
    <w:rsid w:val="00B26B8C"/>
    <w:rsid w:val="00B31A1D"/>
    <w:rsid w:val="00B32900"/>
    <w:rsid w:val="00B40D1B"/>
    <w:rsid w:val="00B41FA9"/>
    <w:rsid w:val="00B44F9B"/>
    <w:rsid w:val="00B46073"/>
    <w:rsid w:val="00B55865"/>
    <w:rsid w:val="00B5640B"/>
    <w:rsid w:val="00B62936"/>
    <w:rsid w:val="00B63C3D"/>
    <w:rsid w:val="00B6752E"/>
    <w:rsid w:val="00B73C4A"/>
    <w:rsid w:val="00B8127C"/>
    <w:rsid w:val="00B84558"/>
    <w:rsid w:val="00B968C9"/>
    <w:rsid w:val="00B97DCE"/>
    <w:rsid w:val="00BA1848"/>
    <w:rsid w:val="00BA6451"/>
    <w:rsid w:val="00BA74E7"/>
    <w:rsid w:val="00BB07CE"/>
    <w:rsid w:val="00BB728F"/>
    <w:rsid w:val="00BB7FFE"/>
    <w:rsid w:val="00BC07EC"/>
    <w:rsid w:val="00BC09F8"/>
    <w:rsid w:val="00BC5FC9"/>
    <w:rsid w:val="00BC6EBE"/>
    <w:rsid w:val="00BC70D9"/>
    <w:rsid w:val="00BD3530"/>
    <w:rsid w:val="00BE01CB"/>
    <w:rsid w:val="00BE08C0"/>
    <w:rsid w:val="00BE1085"/>
    <w:rsid w:val="00BE3FF1"/>
    <w:rsid w:val="00BE5DD0"/>
    <w:rsid w:val="00BE6027"/>
    <w:rsid w:val="00BE7778"/>
    <w:rsid w:val="00BF03ED"/>
    <w:rsid w:val="00BF3053"/>
    <w:rsid w:val="00BF3952"/>
    <w:rsid w:val="00BF530B"/>
    <w:rsid w:val="00C00CC1"/>
    <w:rsid w:val="00C05AFC"/>
    <w:rsid w:val="00C1080D"/>
    <w:rsid w:val="00C12152"/>
    <w:rsid w:val="00C12B0B"/>
    <w:rsid w:val="00C145DF"/>
    <w:rsid w:val="00C14FDE"/>
    <w:rsid w:val="00C213D5"/>
    <w:rsid w:val="00C23765"/>
    <w:rsid w:val="00C250BE"/>
    <w:rsid w:val="00C2742B"/>
    <w:rsid w:val="00C31871"/>
    <w:rsid w:val="00C410EE"/>
    <w:rsid w:val="00C412CE"/>
    <w:rsid w:val="00C450A5"/>
    <w:rsid w:val="00C46511"/>
    <w:rsid w:val="00C47556"/>
    <w:rsid w:val="00C47F53"/>
    <w:rsid w:val="00C51952"/>
    <w:rsid w:val="00C549CC"/>
    <w:rsid w:val="00C61050"/>
    <w:rsid w:val="00C61D62"/>
    <w:rsid w:val="00C6202E"/>
    <w:rsid w:val="00C63FE9"/>
    <w:rsid w:val="00C661AB"/>
    <w:rsid w:val="00C67E2B"/>
    <w:rsid w:val="00C70766"/>
    <w:rsid w:val="00C722B5"/>
    <w:rsid w:val="00C73026"/>
    <w:rsid w:val="00C732F6"/>
    <w:rsid w:val="00C75D57"/>
    <w:rsid w:val="00C859BE"/>
    <w:rsid w:val="00C924A8"/>
    <w:rsid w:val="00C92A19"/>
    <w:rsid w:val="00C935D4"/>
    <w:rsid w:val="00C94126"/>
    <w:rsid w:val="00C953AE"/>
    <w:rsid w:val="00C9540A"/>
    <w:rsid w:val="00CA035C"/>
    <w:rsid w:val="00CA547E"/>
    <w:rsid w:val="00CA6392"/>
    <w:rsid w:val="00CB5B5B"/>
    <w:rsid w:val="00CC0560"/>
    <w:rsid w:val="00CC0632"/>
    <w:rsid w:val="00CC416F"/>
    <w:rsid w:val="00CC5351"/>
    <w:rsid w:val="00CC729D"/>
    <w:rsid w:val="00CD6F01"/>
    <w:rsid w:val="00CE1097"/>
    <w:rsid w:val="00CE1D45"/>
    <w:rsid w:val="00CE1E39"/>
    <w:rsid w:val="00CE5472"/>
    <w:rsid w:val="00CE6A21"/>
    <w:rsid w:val="00CF2AA4"/>
    <w:rsid w:val="00CF7F25"/>
    <w:rsid w:val="00D01C8E"/>
    <w:rsid w:val="00D03D78"/>
    <w:rsid w:val="00D12FA8"/>
    <w:rsid w:val="00D15F69"/>
    <w:rsid w:val="00D208E4"/>
    <w:rsid w:val="00D21F99"/>
    <w:rsid w:val="00D22029"/>
    <w:rsid w:val="00D23E08"/>
    <w:rsid w:val="00D2523C"/>
    <w:rsid w:val="00D30E8E"/>
    <w:rsid w:val="00D350DE"/>
    <w:rsid w:val="00D37195"/>
    <w:rsid w:val="00D4280B"/>
    <w:rsid w:val="00D47453"/>
    <w:rsid w:val="00D4755A"/>
    <w:rsid w:val="00D50287"/>
    <w:rsid w:val="00D6182B"/>
    <w:rsid w:val="00D63208"/>
    <w:rsid w:val="00D72B1A"/>
    <w:rsid w:val="00D73940"/>
    <w:rsid w:val="00D7749D"/>
    <w:rsid w:val="00D82EA3"/>
    <w:rsid w:val="00D93A19"/>
    <w:rsid w:val="00D94A94"/>
    <w:rsid w:val="00DA32BF"/>
    <w:rsid w:val="00DA6942"/>
    <w:rsid w:val="00DA778F"/>
    <w:rsid w:val="00DA78E1"/>
    <w:rsid w:val="00DB21C5"/>
    <w:rsid w:val="00DB36A3"/>
    <w:rsid w:val="00DB63F6"/>
    <w:rsid w:val="00DC30B5"/>
    <w:rsid w:val="00DC584A"/>
    <w:rsid w:val="00DC60E0"/>
    <w:rsid w:val="00DC70C3"/>
    <w:rsid w:val="00DD31C1"/>
    <w:rsid w:val="00DD53DE"/>
    <w:rsid w:val="00DD7663"/>
    <w:rsid w:val="00DF79D9"/>
    <w:rsid w:val="00E01F1E"/>
    <w:rsid w:val="00E031A1"/>
    <w:rsid w:val="00E036D1"/>
    <w:rsid w:val="00E05F81"/>
    <w:rsid w:val="00E10F2E"/>
    <w:rsid w:val="00E14742"/>
    <w:rsid w:val="00E15591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423C3"/>
    <w:rsid w:val="00E43232"/>
    <w:rsid w:val="00E47537"/>
    <w:rsid w:val="00E50E1C"/>
    <w:rsid w:val="00E5268E"/>
    <w:rsid w:val="00E549D7"/>
    <w:rsid w:val="00E54EFF"/>
    <w:rsid w:val="00E64993"/>
    <w:rsid w:val="00E65D44"/>
    <w:rsid w:val="00E706CF"/>
    <w:rsid w:val="00E82922"/>
    <w:rsid w:val="00E84357"/>
    <w:rsid w:val="00E84BD4"/>
    <w:rsid w:val="00E84E65"/>
    <w:rsid w:val="00E93BDE"/>
    <w:rsid w:val="00E947E3"/>
    <w:rsid w:val="00EA2F10"/>
    <w:rsid w:val="00EA7F94"/>
    <w:rsid w:val="00EB4A23"/>
    <w:rsid w:val="00EB5787"/>
    <w:rsid w:val="00EB5BF5"/>
    <w:rsid w:val="00EC0422"/>
    <w:rsid w:val="00EC2E1E"/>
    <w:rsid w:val="00EC4268"/>
    <w:rsid w:val="00EC49F7"/>
    <w:rsid w:val="00EC5546"/>
    <w:rsid w:val="00ED01FB"/>
    <w:rsid w:val="00ED4A0C"/>
    <w:rsid w:val="00ED6B25"/>
    <w:rsid w:val="00ED7E65"/>
    <w:rsid w:val="00EE1681"/>
    <w:rsid w:val="00EE17C5"/>
    <w:rsid w:val="00EE748C"/>
    <w:rsid w:val="00EF0F1F"/>
    <w:rsid w:val="00EF546D"/>
    <w:rsid w:val="00EF6653"/>
    <w:rsid w:val="00EF6D54"/>
    <w:rsid w:val="00EF70A1"/>
    <w:rsid w:val="00F07D76"/>
    <w:rsid w:val="00F12630"/>
    <w:rsid w:val="00F219B0"/>
    <w:rsid w:val="00F227DB"/>
    <w:rsid w:val="00F27C8C"/>
    <w:rsid w:val="00F3025E"/>
    <w:rsid w:val="00F337D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5489"/>
    <w:rsid w:val="00F468B1"/>
    <w:rsid w:val="00F507B6"/>
    <w:rsid w:val="00F50B66"/>
    <w:rsid w:val="00F51DAB"/>
    <w:rsid w:val="00F52FB1"/>
    <w:rsid w:val="00F5355B"/>
    <w:rsid w:val="00F54443"/>
    <w:rsid w:val="00F559EF"/>
    <w:rsid w:val="00F565B8"/>
    <w:rsid w:val="00F6017D"/>
    <w:rsid w:val="00F61269"/>
    <w:rsid w:val="00F743AC"/>
    <w:rsid w:val="00F765C5"/>
    <w:rsid w:val="00F84575"/>
    <w:rsid w:val="00F84E3F"/>
    <w:rsid w:val="00F855A9"/>
    <w:rsid w:val="00F948AB"/>
    <w:rsid w:val="00FA4CAD"/>
    <w:rsid w:val="00FB34BA"/>
    <w:rsid w:val="00FC271D"/>
    <w:rsid w:val="00FC6B0D"/>
    <w:rsid w:val="00FE091C"/>
    <w:rsid w:val="00FE0FC8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ebapp.etsi.org/Ipr/" TargetMode="External"/><Relationship Id="rId18" Type="http://schemas.openxmlformats.org/officeDocument/2006/relationships/hyperlink" Target="http://www.3gpp.org/ftp/tsg_sa/TSG_SA/TSGS_62/Docs/SP-130728.zip" TargetMode="External"/><Relationship Id="rId26" Type="http://schemas.openxmlformats.org/officeDocument/2006/relationships/hyperlink" Target="http://www.3gpp.org/ftp/tsg_sa/TSG_SA/TSGS_62/Docs/SP-130598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TSG_SA/TSGS_62/Docs/SP-130596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ftp/tsg_sa/TSG_SA/TSGS_61/Docs/SP-130505.zip" TargetMode="External"/><Relationship Id="rId25" Type="http://schemas.openxmlformats.org/officeDocument/2006/relationships/hyperlink" Target="http://www.3gpp.org/ftp/tsg_sa/TSG_SA/TSGS_62/Docs/SP-13059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54/docs/SP-110820.zip" TargetMode="External"/><Relationship Id="rId20" Type="http://schemas.openxmlformats.org/officeDocument/2006/relationships/hyperlink" Target="http://www.3gpp.org/ftp/tsg_sa/TSG_SA/TSGS_61/Docs/SP-130415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24" Type="http://schemas.openxmlformats.org/officeDocument/2006/relationships/hyperlink" Target="http://www.3gpp.org/ftp/tsg_sa/TSG_SA/TSGS_61/Docs/SP-13041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0/Docs/SP-130330.zip" TargetMode="External"/><Relationship Id="rId23" Type="http://schemas.openxmlformats.org/officeDocument/2006/relationships/hyperlink" Target="http://www.3gpp.org/ftp/tsg_sa/TSG_SA/TSGS_61/Docs/SP-130417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sa/WG1_Serv/TSGS1_65_Taipei/templates/" TargetMode="External"/><Relationship Id="rId19" Type="http://schemas.openxmlformats.org/officeDocument/2006/relationships/hyperlink" Target="http://www.3gpp.org/ftp/tsg_sa/TSG_SA/TSGS_62/Docs/SP-13060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781" TargetMode="External"/><Relationship Id="rId14" Type="http://schemas.openxmlformats.org/officeDocument/2006/relationships/hyperlink" Target="http://www.3gpp.org/SA1-delegates-survival-guide" TargetMode="External"/><Relationship Id="rId22" Type="http://schemas.openxmlformats.org/officeDocument/2006/relationships/hyperlink" Target="http://www.3gpp.org/ftp/tsg_sa/TSG_SA/TSGS_61/Docs/SP-130416.zip" TargetMode="External"/><Relationship Id="rId27" Type="http://schemas.openxmlformats.org/officeDocument/2006/relationships/hyperlink" Target="http://www.3gpp.org/ftp/tsg_sa/TSG_SA/TSGS_62/Docs/SP-13059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59%20Chicago\3GPPDA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1D19-783C-4F0D-ACF2-66899D04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3GPPDAD.dotm</Template>
  <TotalTime>0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6060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24</cp:revision>
  <dcterms:created xsi:type="dcterms:W3CDTF">2013-09-30T10:29:00Z</dcterms:created>
  <dcterms:modified xsi:type="dcterms:W3CDTF">2013-12-11T17:56:00Z</dcterms:modified>
</cp:coreProperties>
</file>